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38" w:rsidRDefault="00E27347" w:rsidP="00666938">
      <w:pPr>
        <w:jc w:val="right"/>
        <w:rPr>
          <w:rFonts w:ascii="Times New Roman" w:hAnsi="Times New Roman" w:cs="Times New Roman"/>
          <w:b/>
          <w:sz w:val="27"/>
          <w:szCs w:val="27"/>
        </w:rPr>
      </w:pPr>
      <w:r w:rsidRPr="00666938">
        <w:rPr>
          <w:rFonts w:ascii="Times New Roman" w:hAnsi="Times New Roman" w:cs="Times New Roman"/>
          <w:b/>
          <w:sz w:val="27"/>
          <w:szCs w:val="27"/>
        </w:rPr>
        <w:t>Утверждаю:</w:t>
      </w:r>
    </w:p>
    <w:p w:rsidR="00FE0E37" w:rsidRPr="00666938" w:rsidRDefault="00E27347" w:rsidP="00666938">
      <w:pPr>
        <w:jc w:val="right"/>
        <w:rPr>
          <w:rFonts w:ascii="Times New Roman" w:hAnsi="Times New Roman" w:cs="Times New Roman"/>
          <w:b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FE0E37" w:rsidRDefault="00666938" w:rsidP="00151064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FE0E37">
        <w:rPr>
          <w:rFonts w:ascii="Times New Roman" w:hAnsi="Times New Roman" w:cs="Times New Roman"/>
          <w:sz w:val="27"/>
          <w:szCs w:val="27"/>
        </w:rPr>
        <w:t xml:space="preserve">ООО «Управляющая компания №1»                                                                                                                    </w:t>
      </w:r>
      <w:r w:rsidR="00151064">
        <w:rPr>
          <w:rFonts w:ascii="Times New Roman" w:hAnsi="Times New Roman" w:cs="Times New Roman"/>
          <w:sz w:val="27"/>
          <w:szCs w:val="27"/>
        </w:rPr>
        <w:t>_________________</w:t>
      </w:r>
      <w:r w:rsidR="00FE0E37">
        <w:rPr>
          <w:rFonts w:ascii="Times New Roman" w:hAnsi="Times New Roman" w:cs="Times New Roman"/>
          <w:sz w:val="27"/>
          <w:szCs w:val="27"/>
        </w:rPr>
        <w:t>Глухов В.В.</w:t>
      </w:r>
    </w:p>
    <w:p w:rsidR="00FE0E37" w:rsidRDefault="00FE0E3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6669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6938">
              <w:rPr>
                <w:rFonts w:ascii="Times New Roman" w:hAnsi="Times New Roman" w:cs="Times New Roman"/>
                <w:b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6669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6938">
              <w:rPr>
                <w:rFonts w:ascii="Times New Roman" w:hAnsi="Times New Roman" w:cs="Times New Roman"/>
                <w:b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6669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6938">
              <w:rPr>
                <w:rFonts w:ascii="Times New Roman" w:hAnsi="Times New Roman" w:cs="Times New Roman"/>
                <w:b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6669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6938">
              <w:rPr>
                <w:rFonts w:ascii="Times New Roman" w:hAnsi="Times New Roman" w:cs="Times New Roman"/>
                <w:b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15106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A847FA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66938">
              <w:rPr>
                <w:rFonts w:ascii="Times New Roman" w:hAnsi="Times New Roman" w:cs="Times New Roman"/>
                <w:sz w:val="24"/>
                <w:szCs w:val="27"/>
              </w:rPr>
              <w:t>г. Новокузнецк</w:t>
            </w:r>
            <w:r w:rsidR="00666938" w:rsidRPr="00666938">
              <w:rPr>
                <w:rFonts w:ascii="Times New Roman" w:hAnsi="Times New Roman" w:cs="Times New Roman"/>
                <w:sz w:val="24"/>
                <w:szCs w:val="27"/>
              </w:rPr>
              <w:t>,</w:t>
            </w:r>
            <w:r w:rsidRPr="00666938">
              <w:rPr>
                <w:rFonts w:ascii="Times New Roman" w:hAnsi="Times New Roman" w:cs="Times New Roman"/>
                <w:sz w:val="24"/>
                <w:szCs w:val="27"/>
              </w:rPr>
              <w:t xml:space="preserve"> пр. Советской Армии 54</w:t>
            </w:r>
          </w:p>
        </w:tc>
        <w:tc>
          <w:tcPr>
            <w:tcW w:w="4148" w:type="dxa"/>
            <w:vAlign w:val="center"/>
          </w:tcPr>
          <w:p w:rsidR="007F7E37" w:rsidRPr="00151064" w:rsidRDefault="00FE0E37" w:rsidP="00FE0E3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7"/>
              </w:rPr>
            </w:pPr>
            <w:r w:rsidRPr="00151064">
              <w:rPr>
                <w:rFonts w:ascii="Times New Roman" w:hAnsi="Times New Roman"/>
                <w:sz w:val="24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151064" w:rsidRDefault="00FE0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7"/>
              </w:rPr>
            </w:pPr>
            <w:r w:rsidRPr="00151064">
              <w:rPr>
                <w:rFonts w:ascii="Times New Roman" w:hAnsi="Times New Roman"/>
                <w:sz w:val="24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151064" w:rsidRDefault="00FE0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7"/>
              </w:rPr>
            </w:pPr>
            <w:r w:rsidRPr="00151064">
              <w:rPr>
                <w:rFonts w:ascii="Times New Roman" w:hAnsi="Times New Roman"/>
                <w:sz w:val="24"/>
              </w:rPr>
              <w:t>Ремонт отмостки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151064" w:rsidRDefault="00FE0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7"/>
              </w:rPr>
            </w:pPr>
            <w:r w:rsidRPr="00151064">
              <w:rPr>
                <w:rFonts w:ascii="Times New Roman" w:hAnsi="Times New Roman"/>
                <w:sz w:val="24"/>
              </w:rPr>
              <w:t>Ремонт тротуара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Pr="006669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93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F73EDA" w:rsidRDefault="00F73EDA" w:rsidP="000B66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E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B66E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73EDA">
              <w:rPr>
                <w:rFonts w:ascii="Times New Roman" w:hAnsi="Times New Roman" w:cs="Times New Roman"/>
                <w:b/>
                <w:sz w:val="24"/>
                <w:szCs w:val="24"/>
              </w:rPr>
              <w:t>519</w:t>
            </w:r>
            <w:r w:rsidR="000B66E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6693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73EDA">
              <w:rPr>
                <w:rFonts w:ascii="Times New Roman" w:hAnsi="Times New Roman" w:cs="Times New Roman"/>
                <w:b/>
                <w:sz w:val="24"/>
                <w:szCs w:val="24"/>
              </w:rPr>
              <w:t>249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666938" w:rsidRPr="00666938" w:rsidRDefault="007F7E37" w:rsidP="0066693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6938">
        <w:rPr>
          <w:rFonts w:ascii="Times New Roman" w:hAnsi="Times New Roman" w:cs="Times New Roman"/>
          <w:sz w:val="26"/>
          <w:szCs w:val="26"/>
        </w:rPr>
        <w:t xml:space="preserve"> Заказчиком является: </w:t>
      </w:r>
      <w:r w:rsidR="00151064" w:rsidRPr="00666938">
        <w:rPr>
          <w:rFonts w:ascii="Times New Roman" w:hAnsi="Times New Roman" w:cs="Times New Roman"/>
          <w:sz w:val="26"/>
          <w:szCs w:val="26"/>
          <w:u w:val="single"/>
        </w:rPr>
        <w:t>ООО «Управляющая компания №1»</w:t>
      </w:r>
      <w:r w:rsidR="00666938" w:rsidRPr="00666938">
        <w:rPr>
          <w:rFonts w:ascii="Times New Roman" w:hAnsi="Times New Roman" w:cs="Times New Roman"/>
          <w:sz w:val="26"/>
          <w:szCs w:val="26"/>
          <w:u w:val="single"/>
        </w:rPr>
        <w:t xml:space="preserve"> ИНН 4253037432</w:t>
      </w:r>
    </w:p>
    <w:p w:rsidR="007F7E37" w:rsidRPr="00666938" w:rsidRDefault="00666938" w:rsidP="0066693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7F7E37" w:rsidRPr="00666938">
        <w:rPr>
          <w:rFonts w:ascii="Times New Roman" w:hAnsi="Times New Roman" w:cs="Times New Roman"/>
          <w:sz w:val="26"/>
          <w:szCs w:val="26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Глухов Владимир Валерьевич 8-913-425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6619, </w:t>
      </w:r>
      <w:proofErr w:type="spellStart"/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uk</w:t>
      </w:r>
      <w:proofErr w:type="spellEnd"/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proofErr w:type="spellStart"/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B66EB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r w:rsidR="00666938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0B66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bookmarkStart w:id="0" w:name="_GoBack"/>
      <w:bookmarkEnd w:id="0"/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519</w:t>
      </w:r>
      <w:r w:rsidR="000B66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249</w:t>
      </w:r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00</w:t>
      </w:r>
      <w:r w:rsidR="00666938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</w:t>
      </w:r>
      <w:r w:rsidR="0066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753208,00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60</w:t>
      </w:r>
      <w:r w:rsidR="00666938" w:rsidRPr="0066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64"/>
    <w:rsid w:val="000B66EB"/>
    <w:rsid w:val="000C72F4"/>
    <w:rsid w:val="00151064"/>
    <w:rsid w:val="001F7EF3"/>
    <w:rsid w:val="0024229C"/>
    <w:rsid w:val="003E79BC"/>
    <w:rsid w:val="005A1352"/>
    <w:rsid w:val="00666938"/>
    <w:rsid w:val="007137D5"/>
    <w:rsid w:val="007C60BD"/>
    <w:rsid w:val="007F7E37"/>
    <w:rsid w:val="00877C0A"/>
    <w:rsid w:val="00960B9F"/>
    <w:rsid w:val="00A847FA"/>
    <w:rsid w:val="00B05DDE"/>
    <w:rsid w:val="00E27347"/>
    <w:rsid w:val="00F73EDA"/>
    <w:rsid w:val="00FE0E37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9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5;&#1088;&#1080;&#1077;&#1084;&#1085;&#1072;&#1103;\&#1058;&#1080;&#1090;&#1091;&#1083;&#1100;&#1085;&#1099;&#1081;%20&#1083;&#1080;&#1089;&#1090;%20&#1082;&#1086;&#1085;&#1082;&#1091;&#1088;&#1089;&#1085;&#1072;&#1103;%20&#1076;&#1086;&#1082;&#1091;&#1084;&#1077;&#1085;&#1090;&#1072;&#1094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Титульный лист конкурсная документация</Template>
  <TotalTime>14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2021-07-22T03:44:00Z</cp:lastPrinted>
  <dcterms:created xsi:type="dcterms:W3CDTF">2021-07-22T03:29:00Z</dcterms:created>
  <dcterms:modified xsi:type="dcterms:W3CDTF">2021-07-27T03:25:00Z</dcterms:modified>
</cp:coreProperties>
</file>